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DA3EEB2" w:rsidR="00212093" w:rsidRDefault="00212093" w:rsidP="00212093">
      <w:pPr>
        <w:pStyle w:val="NoSpacing"/>
        <w:jc w:val="right"/>
      </w:pPr>
      <w:r>
        <w:t>Period: __________________</w:t>
      </w:r>
    </w:p>
    <w:p w14:paraId="15092CAF" w14:textId="41A468B9" w:rsidR="00AC18B5" w:rsidRDefault="00AC18B5" w:rsidP="00212093">
      <w:pPr>
        <w:pStyle w:val="NoSpacing"/>
        <w:jc w:val="right"/>
      </w:pPr>
    </w:p>
    <w:p w14:paraId="5F561638" w14:textId="77777777" w:rsidR="00AC18B5" w:rsidRDefault="00AC18B5" w:rsidP="00AC18B5">
      <w:pPr>
        <w:pStyle w:val="Heading2"/>
        <w:jc w:val="center"/>
      </w:pPr>
      <w:bookmarkStart w:id="0" w:name="_Toc28591189"/>
      <w:r>
        <w:t>Hitching</w:t>
      </w:r>
      <w:bookmarkEnd w:id="0"/>
    </w:p>
    <w:p w14:paraId="049F5151" w14:textId="77777777" w:rsidR="00AC18B5" w:rsidRDefault="00AC18B5" w:rsidP="00AC18B5">
      <w:r>
        <w:t>Purpose: Continue to gain driving proficiency, learn safe hitching practices and understand how common tractor hitching systems work.</w:t>
      </w:r>
    </w:p>
    <w:p w14:paraId="6EFF4446" w14:textId="77777777" w:rsidR="00AC18B5" w:rsidRDefault="00AC18B5" w:rsidP="00AC18B5">
      <w:pPr>
        <w:numPr>
          <w:ilvl w:val="0"/>
          <w:numId w:val="40"/>
        </w:numPr>
        <w:spacing w:after="0" w:line="240" w:lineRule="auto"/>
      </w:pPr>
      <w:r>
        <w:t>You will need to operate each different tractor provided for this lab.</w:t>
      </w:r>
    </w:p>
    <w:p w14:paraId="51EB25F1" w14:textId="77777777" w:rsidR="00AC18B5" w:rsidRDefault="00AC18B5" w:rsidP="00AC18B5">
      <w:pPr>
        <w:numPr>
          <w:ilvl w:val="0"/>
          <w:numId w:val="40"/>
        </w:numPr>
        <w:spacing w:after="0" w:line="240" w:lineRule="auto"/>
      </w:pPr>
      <w:r>
        <w:t xml:space="preserve">Do a pre-start check on TWO tractors.  Note any problems below. IF A TRACTOR IS UNSAFE OR NOT IN DRIVING CONDITION -- </w:t>
      </w:r>
      <w:smartTag w:uri="urn:schemas-microsoft-com:office:smarttags" w:element="Street">
        <w:smartTag w:uri="urn:schemas-microsoft-com:office:smarttags" w:element="address">
          <w:r>
            <w:t>DO NOT DRIVE</w:t>
          </w:r>
        </w:smartTag>
      </w:smartTag>
      <w:r>
        <w:t>!  Record the number of each tractor you checked below.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7"/>
        <w:gridCol w:w="6835"/>
      </w:tblGrid>
      <w:tr w:rsidR="00AC18B5" w:rsidRPr="004632BF" w14:paraId="1AD74E07" w14:textId="77777777" w:rsidTr="00875484">
        <w:tc>
          <w:tcPr>
            <w:tcW w:w="2047" w:type="dxa"/>
          </w:tcPr>
          <w:p w14:paraId="451B79C6" w14:textId="77777777" w:rsidR="00AC18B5" w:rsidRPr="004632BF" w:rsidRDefault="00AC18B5" w:rsidP="00875484">
            <w:pPr>
              <w:jc w:val="both"/>
            </w:pPr>
            <w:r>
              <w:t>Make/Model</w:t>
            </w:r>
          </w:p>
        </w:tc>
        <w:tc>
          <w:tcPr>
            <w:tcW w:w="6835" w:type="dxa"/>
          </w:tcPr>
          <w:p w14:paraId="4A1B77FF" w14:textId="77777777" w:rsidR="00AC18B5" w:rsidRPr="004632BF" w:rsidRDefault="00AC18B5" w:rsidP="00875484">
            <w:pPr>
              <w:jc w:val="both"/>
            </w:pPr>
            <w:r w:rsidRPr="004632BF">
              <w:t>Condition</w:t>
            </w:r>
          </w:p>
        </w:tc>
      </w:tr>
      <w:tr w:rsidR="00AC18B5" w:rsidRPr="004632BF" w14:paraId="6D09ABE0" w14:textId="77777777" w:rsidTr="00875484">
        <w:trPr>
          <w:trHeight w:val="713"/>
        </w:trPr>
        <w:tc>
          <w:tcPr>
            <w:tcW w:w="2047" w:type="dxa"/>
          </w:tcPr>
          <w:p w14:paraId="50D91498" w14:textId="77777777" w:rsidR="00AC18B5" w:rsidRPr="004632BF" w:rsidRDefault="00AC18B5" w:rsidP="00875484">
            <w:pPr>
              <w:jc w:val="both"/>
            </w:pPr>
          </w:p>
        </w:tc>
        <w:tc>
          <w:tcPr>
            <w:tcW w:w="6835" w:type="dxa"/>
          </w:tcPr>
          <w:p w14:paraId="32F7F1F2" w14:textId="77777777" w:rsidR="00AC18B5" w:rsidRPr="004632BF" w:rsidRDefault="00AC18B5" w:rsidP="00875484">
            <w:pPr>
              <w:jc w:val="both"/>
            </w:pPr>
          </w:p>
        </w:tc>
      </w:tr>
      <w:tr w:rsidR="00AC18B5" w:rsidRPr="004632BF" w14:paraId="7F52EC47" w14:textId="77777777" w:rsidTr="00875484">
        <w:trPr>
          <w:trHeight w:val="714"/>
        </w:trPr>
        <w:tc>
          <w:tcPr>
            <w:tcW w:w="2047" w:type="dxa"/>
          </w:tcPr>
          <w:p w14:paraId="27139DD9" w14:textId="77777777" w:rsidR="00AC18B5" w:rsidRPr="004632BF" w:rsidRDefault="00AC18B5" w:rsidP="00875484">
            <w:pPr>
              <w:jc w:val="both"/>
            </w:pPr>
          </w:p>
        </w:tc>
        <w:tc>
          <w:tcPr>
            <w:tcW w:w="6835" w:type="dxa"/>
          </w:tcPr>
          <w:p w14:paraId="369B4FD8" w14:textId="77777777" w:rsidR="00AC18B5" w:rsidRPr="004632BF" w:rsidRDefault="00AC18B5" w:rsidP="00875484">
            <w:pPr>
              <w:jc w:val="both"/>
            </w:pPr>
          </w:p>
        </w:tc>
      </w:tr>
    </w:tbl>
    <w:p w14:paraId="2B3F65B1" w14:textId="77777777" w:rsidR="00AC18B5" w:rsidRPr="008F6E54" w:rsidRDefault="00AC18B5" w:rsidP="00AC18B5">
      <w:pPr>
        <w:numPr>
          <w:ilvl w:val="0"/>
          <w:numId w:val="40"/>
        </w:numPr>
        <w:spacing w:after="0" w:line="240" w:lineRule="auto"/>
        <w:rPr>
          <w:b/>
        </w:rPr>
      </w:pPr>
      <w:r w:rsidRPr="008F6E54">
        <w:rPr>
          <w:b/>
        </w:rPr>
        <w:t>Review and identify the components of the following tractor systems as you do the daily check: Cooling, Fuel, Intake, Exhaust, Charging, and Starting.</w:t>
      </w:r>
    </w:p>
    <w:p w14:paraId="3A2D018E" w14:textId="77777777" w:rsidR="00AC18B5" w:rsidRDefault="00AC18B5" w:rsidP="00AC18B5">
      <w:pPr>
        <w:numPr>
          <w:ilvl w:val="0"/>
          <w:numId w:val="40"/>
        </w:numPr>
        <w:spacing w:after="0" w:line="240" w:lineRule="auto"/>
      </w:pPr>
      <w:r>
        <w:t>What type of hitch is found on each piece of equipment?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9"/>
        <w:gridCol w:w="2879"/>
        <w:gridCol w:w="3114"/>
      </w:tblGrid>
      <w:tr w:rsidR="00AC18B5" w:rsidRPr="004632BF" w14:paraId="74D8AC35" w14:textId="77777777" w:rsidTr="00875484">
        <w:tc>
          <w:tcPr>
            <w:tcW w:w="2970" w:type="dxa"/>
          </w:tcPr>
          <w:p w14:paraId="6BA17EA6" w14:textId="77777777" w:rsidR="00AC18B5" w:rsidRPr="004632BF" w:rsidRDefault="00AC18B5" w:rsidP="00875484">
            <w:pPr>
              <w:spacing w:before="240"/>
              <w:jc w:val="both"/>
            </w:pPr>
            <w:r w:rsidRPr="004632BF">
              <w:t>Tractor</w:t>
            </w:r>
          </w:p>
        </w:tc>
        <w:tc>
          <w:tcPr>
            <w:tcW w:w="2946" w:type="dxa"/>
          </w:tcPr>
          <w:p w14:paraId="2D848CE2" w14:textId="77777777" w:rsidR="00AC18B5" w:rsidRPr="004632BF" w:rsidRDefault="00AC18B5" w:rsidP="00875484">
            <w:pPr>
              <w:spacing w:before="240"/>
              <w:jc w:val="both"/>
            </w:pPr>
            <w:r w:rsidRPr="004632BF">
              <w:t>Implement</w:t>
            </w:r>
          </w:p>
        </w:tc>
        <w:tc>
          <w:tcPr>
            <w:tcW w:w="3192" w:type="dxa"/>
          </w:tcPr>
          <w:p w14:paraId="511D8734" w14:textId="77777777" w:rsidR="00AC18B5" w:rsidRPr="004632BF" w:rsidRDefault="00AC18B5" w:rsidP="00875484">
            <w:pPr>
              <w:spacing w:before="240"/>
              <w:jc w:val="both"/>
            </w:pPr>
            <w:r w:rsidRPr="004632BF">
              <w:t>Hitch (type/size)</w:t>
            </w:r>
          </w:p>
        </w:tc>
      </w:tr>
      <w:tr w:rsidR="00AC18B5" w:rsidRPr="004632BF" w14:paraId="478EE2EA" w14:textId="77777777" w:rsidTr="00875484">
        <w:tc>
          <w:tcPr>
            <w:tcW w:w="2970" w:type="dxa"/>
          </w:tcPr>
          <w:p w14:paraId="375350AF" w14:textId="77777777" w:rsidR="00AC18B5" w:rsidRPr="004632BF" w:rsidRDefault="00AC18B5" w:rsidP="00875484">
            <w:pPr>
              <w:spacing w:before="240"/>
              <w:jc w:val="both"/>
            </w:pPr>
          </w:p>
        </w:tc>
        <w:tc>
          <w:tcPr>
            <w:tcW w:w="2946" w:type="dxa"/>
          </w:tcPr>
          <w:p w14:paraId="124B24EA" w14:textId="77777777" w:rsidR="00AC18B5" w:rsidRPr="004632BF" w:rsidRDefault="00AC18B5" w:rsidP="00875484">
            <w:pPr>
              <w:spacing w:before="240"/>
              <w:jc w:val="both"/>
            </w:pPr>
          </w:p>
        </w:tc>
        <w:tc>
          <w:tcPr>
            <w:tcW w:w="3192" w:type="dxa"/>
          </w:tcPr>
          <w:p w14:paraId="67D3E897" w14:textId="77777777" w:rsidR="00AC18B5" w:rsidRPr="004632BF" w:rsidRDefault="00AC18B5" w:rsidP="00875484">
            <w:pPr>
              <w:spacing w:before="240"/>
              <w:jc w:val="both"/>
            </w:pPr>
          </w:p>
        </w:tc>
      </w:tr>
      <w:tr w:rsidR="00AC18B5" w:rsidRPr="004632BF" w14:paraId="7DA0A0AF" w14:textId="77777777" w:rsidTr="00875484">
        <w:tc>
          <w:tcPr>
            <w:tcW w:w="2970" w:type="dxa"/>
          </w:tcPr>
          <w:p w14:paraId="4FA400BA" w14:textId="77777777" w:rsidR="00AC18B5" w:rsidRPr="004632BF" w:rsidRDefault="00AC18B5" w:rsidP="00875484">
            <w:pPr>
              <w:spacing w:before="240"/>
              <w:jc w:val="both"/>
            </w:pPr>
          </w:p>
        </w:tc>
        <w:tc>
          <w:tcPr>
            <w:tcW w:w="2946" w:type="dxa"/>
          </w:tcPr>
          <w:p w14:paraId="61BCB19D" w14:textId="77777777" w:rsidR="00AC18B5" w:rsidRPr="004632BF" w:rsidRDefault="00AC18B5" w:rsidP="00875484">
            <w:pPr>
              <w:spacing w:before="240"/>
              <w:jc w:val="both"/>
            </w:pPr>
          </w:p>
        </w:tc>
        <w:tc>
          <w:tcPr>
            <w:tcW w:w="3192" w:type="dxa"/>
          </w:tcPr>
          <w:p w14:paraId="1EF6D045" w14:textId="77777777" w:rsidR="00AC18B5" w:rsidRPr="004632BF" w:rsidRDefault="00AC18B5" w:rsidP="00875484">
            <w:pPr>
              <w:spacing w:before="240"/>
              <w:jc w:val="both"/>
            </w:pPr>
          </w:p>
        </w:tc>
      </w:tr>
      <w:tr w:rsidR="00AC18B5" w:rsidRPr="004632BF" w14:paraId="0D056370" w14:textId="77777777" w:rsidTr="00875484">
        <w:trPr>
          <w:trHeight w:val="305"/>
        </w:trPr>
        <w:tc>
          <w:tcPr>
            <w:tcW w:w="2970" w:type="dxa"/>
          </w:tcPr>
          <w:p w14:paraId="16414D91" w14:textId="77777777" w:rsidR="00AC18B5" w:rsidRPr="004632BF" w:rsidRDefault="00AC18B5" w:rsidP="00875484">
            <w:pPr>
              <w:spacing w:before="240"/>
              <w:jc w:val="both"/>
            </w:pPr>
          </w:p>
        </w:tc>
        <w:tc>
          <w:tcPr>
            <w:tcW w:w="2946" w:type="dxa"/>
          </w:tcPr>
          <w:p w14:paraId="62496E0B" w14:textId="77777777" w:rsidR="00AC18B5" w:rsidRPr="004632BF" w:rsidRDefault="00AC18B5" w:rsidP="00875484">
            <w:pPr>
              <w:spacing w:before="240"/>
              <w:jc w:val="both"/>
            </w:pPr>
          </w:p>
        </w:tc>
        <w:tc>
          <w:tcPr>
            <w:tcW w:w="3192" w:type="dxa"/>
          </w:tcPr>
          <w:p w14:paraId="360F88F1" w14:textId="77777777" w:rsidR="00AC18B5" w:rsidRPr="004632BF" w:rsidRDefault="00AC18B5" w:rsidP="00875484">
            <w:pPr>
              <w:spacing w:before="240"/>
              <w:jc w:val="both"/>
            </w:pPr>
          </w:p>
        </w:tc>
      </w:tr>
      <w:tr w:rsidR="00AC18B5" w:rsidRPr="004632BF" w14:paraId="4F85D943" w14:textId="77777777" w:rsidTr="00875484">
        <w:trPr>
          <w:trHeight w:val="296"/>
        </w:trPr>
        <w:tc>
          <w:tcPr>
            <w:tcW w:w="2970" w:type="dxa"/>
          </w:tcPr>
          <w:p w14:paraId="22C48A05" w14:textId="77777777" w:rsidR="00AC18B5" w:rsidRPr="004632BF" w:rsidRDefault="00AC18B5" w:rsidP="00875484">
            <w:pPr>
              <w:spacing w:before="240"/>
              <w:jc w:val="both"/>
            </w:pPr>
          </w:p>
        </w:tc>
        <w:tc>
          <w:tcPr>
            <w:tcW w:w="2946" w:type="dxa"/>
          </w:tcPr>
          <w:p w14:paraId="68EF9C7C" w14:textId="77777777" w:rsidR="00AC18B5" w:rsidRPr="004632BF" w:rsidRDefault="00AC18B5" w:rsidP="00875484">
            <w:pPr>
              <w:spacing w:before="240"/>
              <w:jc w:val="both"/>
            </w:pPr>
          </w:p>
        </w:tc>
        <w:tc>
          <w:tcPr>
            <w:tcW w:w="3192" w:type="dxa"/>
          </w:tcPr>
          <w:p w14:paraId="4B532381" w14:textId="77777777" w:rsidR="00AC18B5" w:rsidRPr="004632BF" w:rsidRDefault="00AC18B5" w:rsidP="00875484">
            <w:pPr>
              <w:spacing w:before="240"/>
              <w:jc w:val="both"/>
            </w:pPr>
          </w:p>
        </w:tc>
      </w:tr>
    </w:tbl>
    <w:p w14:paraId="5CECD187" w14:textId="77777777" w:rsidR="00AC18B5" w:rsidRDefault="00AC18B5" w:rsidP="00AC18B5">
      <w:pPr>
        <w:numPr>
          <w:ilvl w:val="0"/>
          <w:numId w:val="40"/>
        </w:numPr>
        <w:spacing w:after="0" w:line="240" w:lineRule="auto"/>
      </w:pPr>
      <w:r>
        <w:t xml:space="preserve">Hitch each tractor to the provided implement.  </w:t>
      </w:r>
    </w:p>
    <w:p w14:paraId="042F215B" w14:textId="77777777" w:rsidR="00AC18B5" w:rsidRDefault="00AC18B5" w:rsidP="00AC18B5">
      <w:pPr>
        <w:numPr>
          <w:ilvl w:val="0"/>
          <w:numId w:val="40"/>
        </w:numPr>
        <w:spacing w:after="0" w:line="240" w:lineRule="auto"/>
      </w:pPr>
      <w:r>
        <w:t>Raise and move the implement to the designated location and disconnect it.  Repeat as needed for practice.</w:t>
      </w:r>
    </w:p>
    <w:p w14:paraId="1F1F5675" w14:textId="77777777" w:rsidR="00AC18B5" w:rsidRDefault="00AC18B5" w:rsidP="00AC18B5">
      <w:pPr>
        <w:numPr>
          <w:ilvl w:val="0"/>
          <w:numId w:val="40"/>
        </w:numPr>
        <w:spacing w:after="0" w:line="240" w:lineRule="auto"/>
      </w:pPr>
      <w:r>
        <w:t>Remember Listen, Look, and Live.</w:t>
      </w:r>
      <w:r w:rsidRPr="00A76D0A">
        <w:t xml:space="preserve"> </w:t>
      </w:r>
      <w:r>
        <w:t xml:space="preserve">If time and equipment allow, practice precision driving. </w:t>
      </w:r>
    </w:p>
    <w:p w14:paraId="10449B67" w14:textId="77777777" w:rsidR="00AC18B5" w:rsidRDefault="00AC18B5" w:rsidP="00AC18B5">
      <w:pPr>
        <w:numPr>
          <w:ilvl w:val="0"/>
          <w:numId w:val="40"/>
        </w:numPr>
        <w:spacing w:after="0" w:line="240" w:lineRule="auto"/>
      </w:pPr>
      <w:r>
        <w:t>What are the safety considerations for connecting implements?</w:t>
      </w:r>
    </w:p>
    <w:p w14:paraId="330A6A2D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31981D2F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33A46FF0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46671830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7C17C6A5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372CA6A5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4701E7C6" w14:textId="77777777" w:rsidR="00AC18B5" w:rsidRDefault="00AC18B5" w:rsidP="00AC18B5">
      <w:pPr>
        <w:spacing w:line="360" w:lineRule="auto"/>
      </w:pPr>
      <w:r>
        <w:lastRenderedPageBreak/>
        <w:t>_____________________________________________________________________________________</w:t>
      </w:r>
    </w:p>
    <w:p w14:paraId="2F257CFC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4C389228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314BF4BB" w14:textId="1450B62B" w:rsidR="00AC18B5" w:rsidRDefault="00AC18B5" w:rsidP="00AC18B5">
      <w:pPr>
        <w:pStyle w:val="Heading3"/>
      </w:pPr>
    </w:p>
    <w:p w14:paraId="1F6BEAAA" w14:textId="1F06F4BB" w:rsidR="00AC18B5" w:rsidRDefault="00AC18B5" w:rsidP="00AC18B5">
      <w:pPr>
        <w:pStyle w:val="Heading3"/>
      </w:pPr>
      <w:r>
        <w:t>K</w:t>
      </w:r>
      <w:r>
        <w:t>ey Points:</w:t>
      </w:r>
    </w:p>
    <w:p w14:paraId="49F86880" w14:textId="77777777" w:rsidR="00AC18B5" w:rsidRDefault="00AC18B5" w:rsidP="00AC18B5">
      <w:r>
        <w:t>At the conclusion of the lab activity you should be able to:</w:t>
      </w:r>
    </w:p>
    <w:p w14:paraId="59CDC3AD" w14:textId="77777777" w:rsidR="00AC18B5" w:rsidRDefault="00AC18B5" w:rsidP="00AC18B5">
      <w:pPr>
        <w:numPr>
          <w:ilvl w:val="0"/>
          <w:numId w:val="41"/>
        </w:numPr>
        <w:spacing w:after="0" w:line="240" w:lineRule="auto"/>
      </w:pPr>
      <w:r>
        <w:t>Preform a daily service on a tractor.</w:t>
      </w:r>
    </w:p>
    <w:p w14:paraId="45D8A122" w14:textId="77777777" w:rsidR="00AC18B5" w:rsidRDefault="00AC18B5" w:rsidP="00AC18B5">
      <w:pPr>
        <w:numPr>
          <w:ilvl w:val="0"/>
          <w:numId w:val="41"/>
        </w:numPr>
        <w:spacing w:after="0" w:line="240" w:lineRule="auto"/>
      </w:pPr>
      <w:r>
        <w:t>Understand and operate 3 point and hydraulic controls.</w:t>
      </w:r>
    </w:p>
    <w:p w14:paraId="22AA74AA" w14:textId="77777777" w:rsidR="00AC18B5" w:rsidRDefault="00AC18B5" w:rsidP="00AC18B5">
      <w:pPr>
        <w:numPr>
          <w:ilvl w:val="0"/>
          <w:numId w:val="41"/>
        </w:numPr>
        <w:spacing w:after="0" w:line="240" w:lineRule="auto"/>
      </w:pPr>
      <w:r>
        <w:t>Correctly connect implements to a 3 point or drawbar.</w:t>
      </w:r>
    </w:p>
    <w:p w14:paraId="004A5309" w14:textId="77777777" w:rsidR="00AC18B5" w:rsidRDefault="00AC18B5" w:rsidP="00AC18B5">
      <w:pPr>
        <w:numPr>
          <w:ilvl w:val="0"/>
          <w:numId w:val="41"/>
        </w:numPr>
        <w:spacing w:after="0" w:line="240" w:lineRule="auto"/>
      </w:pPr>
      <w:r>
        <w:t>Describe the safety issues associated with hitching and operation of a tractor with attached implements.</w:t>
      </w:r>
    </w:p>
    <w:p w14:paraId="3E60395E" w14:textId="77777777" w:rsidR="00AC18B5" w:rsidRDefault="00AC18B5" w:rsidP="00AC18B5">
      <w:pPr>
        <w:numPr>
          <w:ilvl w:val="0"/>
          <w:numId w:val="41"/>
        </w:numPr>
        <w:spacing w:after="0" w:line="240" w:lineRule="auto"/>
      </w:pPr>
      <w:r>
        <w:t xml:space="preserve">Identify common tractor controls and engine systems such as injection pump, radiator, intake manifold, exhaust manifold, alternator, battery, starter motor. </w:t>
      </w:r>
    </w:p>
    <w:p w14:paraId="0C858E5D" w14:textId="77777777" w:rsidR="00AC18B5" w:rsidRDefault="00AC18B5" w:rsidP="00AC18B5"/>
    <w:p w14:paraId="7AB34505" w14:textId="77777777" w:rsidR="00AC18B5" w:rsidRDefault="00AC18B5" w:rsidP="00AC18B5"/>
    <w:p w14:paraId="4A6BDCB5" w14:textId="77777777" w:rsidR="00AC18B5" w:rsidRDefault="00AC18B5" w:rsidP="00AC18B5">
      <w:r>
        <w:t>Notes:</w:t>
      </w:r>
    </w:p>
    <w:p w14:paraId="26FEEA64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1C72C19E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797A8238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6BE2848B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6C03BF68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66D2DCCF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426DDDEC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0BE76FB8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48B5962C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794EF5E4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653C18D9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4D9221C3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7A260303" w14:textId="77777777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</w:p>
    <w:p w14:paraId="5B525D4B" w14:textId="68E77396" w:rsidR="00AC18B5" w:rsidRDefault="00AC18B5" w:rsidP="00AC18B5">
      <w:pPr>
        <w:spacing w:line="360" w:lineRule="auto"/>
      </w:pPr>
      <w:r>
        <w:t>_____________________________________________________________________________________</w:t>
      </w:r>
      <w:bookmarkStart w:id="1" w:name="_GoBack"/>
      <w:bookmarkEnd w:id="1"/>
    </w:p>
    <w:sectPr w:rsidR="00AC18B5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B542F" w14:textId="77777777" w:rsidR="00C169DA" w:rsidRDefault="00C169DA" w:rsidP="00CD71D0">
      <w:pPr>
        <w:spacing w:after="0" w:line="240" w:lineRule="auto"/>
      </w:pPr>
      <w:r>
        <w:separator/>
      </w:r>
    </w:p>
  </w:endnote>
  <w:endnote w:type="continuationSeparator" w:id="0">
    <w:p w14:paraId="4E743465" w14:textId="77777777" w:rsidR="00C169DA" w:rsidRDefault="00C169DA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F3F52" w14:textId="77103B02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C18B5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E2F42" w14:textId="77777777" w:rsidR="00C169DA" w:rsidRDefault="00C169DA" w:rsidP="00CD71D0">
      <w:pPr>
        <w:spacing w:after="0" w:line="240" w:lineRule="auto"/>
      </w:pPr>
      <w:r>
        <w:separator/>
      </w:r>
    </w:p>
  </w:footnote>
  <w:footnote w:type="continuationSeparator" w:id="0">
    <w:p w14:paraId="2FF4B5AB" w14:textId="77777777" w:rsidR="00C169DA" w:rsidRDefault="00C169DA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8F633" w14:textId="6E145668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  <w:t>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16678"/>
    <w:multiLevelType w:val="hybridMultilevel"/>
    <w:tmpl w:val="BD503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E7259B"/>
    <w:multiLevelType w:val="hybridMultilevel"/>
    <w:tmpl w:val="AD4E0A9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5"/>
  </w:num>
  <w:num w:numId="3">
    <w:abstractNumId w:val="18"/>
  </w:num>
  <w:num w:numId="4">
    <w:abstractNumId w:val="16"/>
  </w:num>
  <w:num w:numId="5">
    <w:abstractNumId w:val="28"/>
  </w:num>
  <w:num w:numId="6">
    <w:abstractNumId w:val="32"/>
  </w:num>
  <w:num w:numId="7">
    <w:abstractNumId w:val="17"/>
  </w:num>
  <w:num w:numId="8">
    <w:abstractNumId w:val="36"/>
  </w:num>
  <w:num w:numId="9">
    <w:abstractNumId w:val="13"/>
  </w:num>
  <w:num w:numId="10">
    <w:abstractNumId w:val="4"/>
  </w:num>
  <w:num w:numId="11">
    <w:abstractNumId w:val="19"/>
  </w:num>
  <w:num w:numId="12">
    <w:abstractNumId w:val="33"/>
  </w:num>
  <w:num w:numId="13">
    <w:abstractNumId w:val="40"/>
  </w:num>
  <w:num w:numId="14">
    <w:abstractNumId w:val="27"/>
  </w:num>
  <w:num w:numId="15">
    <w:abstractNumId w:val="7"/>
  </w:num>
  <w:num w:numId="16">
    <w:abstractNumId w:val="6"/>
  </w:num>
  <w:num w:numId="17">
    <w:abstractNumId w:val="22"/>
  </w:num>
  <w:num w:numId="18">
    <w:abstractNumId w:val="9"/>
  </w:num>
  <w:num w:numId="19">
    <w:abstractNumId w:val="12"/>
  </w:num>
  <w:num w:numId="20">
    <w:abstractNumId w:val="20"/>
  </w:num>
  <w:num w:numId="21">
    <w:abstractNumId w:val="31"/>
  </w:num>
  <w:num w:numId="22">
    <w:abstractNumId w:val="15"/>
  </w:num>
  <w:num w:numId="23">
    <w:abstractNumId w:val="10"/>
  </w:num>
  <w:num w:numId="24">
    <w:abstractNumId w:val="26"/>
  </w:num>
  <w:num w:numId="25">
    <w:abstractNumId w:val="5"/>
  </w:num>
  <w:num w:numId="26">
    <w:abstractNumId w:val="0"/>
  </w:num>
  <w:num w:numId="27">
    <w:abstractNumId w:val="11"/>
  </w:num>
  <w:num w:numId="28">
    <w:abstractNumId w:val="23"/>
  </w:num>
  <w:num w:numId="29">
    <w:abstractNumId w:val="37"/>
  </w:num>
  <w:num w:numId="30">
    <w:abstractNumId w:val="24"/>
  </w:num>
  <w:num w:numId="31">
    <w:abstractNumId w:val="30"/>
  </w:num>
  <w:num w:numId="32">
    <w:abstractNumId w:val="3"/>
  </w:num>
  <w:num w:numId="33">
    <w:abstractNumId w:val="1"/>
  </w:num>
  <w:num w:numId="34">
    <w:abstractNumId w:val="38"/>
  </w:num>
  <w:num w:numId="35">
    <w:abstractNumId w:val="8"/>
  </w:num>
  <w:num w:numId="36">
    <w:abstractNumId w:val="14"/>
  </w:num>
  <w:num w:numId="37">
    <w:abstractNumId w:val="35"/>
  </w:num>
  <w:num w:numId="38">
    <w:abstractNumId w:val="34"/>
  </w:num>
  <w:num w:numId="39">
    <w:abstractNumId w:val="21"/>
  </w:num>
  <w:num w:numId="40">
    <w:abstractNumId w:val="29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95BE9"/>
    <w:rsid w:val="000E6131"/>
    <w:rsid w:val="00102AFC"/>
    <w:rsid w:val="00132629"/>
    <w:rsid w:val="00183F44"/>
    <w:rsid w:val="00207B0D"/>
    <w:rsid w:val="00212093"/>
    <w:rsid w:val="00213D42"/>
    <w:rsid w:val="00240321"/>
    <w:rsid w:val="00266CF0"/>
    <w:rsid w:val="002A48D2"/>
    <w:rsid w:val="002E0F41"/>
    <w:rsid w:val="003A273B"/>
    <w:rsid w:val="003C5B2F"/>
    <w:rsid w:val="003D08B5"/>
    <w:rsid w:val="00464C0D"/>
    <w:rsid w:val="005B549F"/>
    <w:rsid w:val="005D16B1"/>
    <w:rsid w:val="00636D60"/>
    <w:rsid w:val="00654ECF"/>
    <w:rsid w:val="00656E6A"/>
    <w:rsid w:val="00672761"/>
    <w:rsid w:val="006F5079"/>
    <w:rsid w:val="00726CDC"/>
    <w:rsid w:val="007A1A7A"/>
    <w:rsid w:val="00807F4B"/>
    <w:rsid w:val="00977AF9"/>
    <w:rsid w:val="00992739"/>
    <w:rsid w:val="00A50DC1"/>
    <w:rsid w:val="00A9258A"/>
    <w:rsid w:val="00AC18B5"/>
    <w:rsid w:val="00B52E59"/>
    <w:rsid w:val="00C04B4B"/>
    <w:rsid w:val="00C169DA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  <w:rsid w:val="00F5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2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Thomas M Henderson</cp:lastModifiedBy>
  <cp:revision>2</cp:revision>
  <dcterms:created xsi:type="dcterms:W3CDTF">2022-10-12T04:21:00Z</dcterms:created>
  <dcterms:modified xsi:type="dcterms:W3CDTF">2022-10-12T04:21:00Z</dcterms:modified>
</cp:coreProperties>
</file>